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E6ECF" w14:textId="77777777" w:rsidR="00395A43" w:rsidRDefault="00395A43" w:rsidP="00395A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SCALES</w:t>
      </w:r>
      <w:r>
        <w:rPr>
          <w:rFonts w:ascii="Times New Roman" w:hAnsi="Times New Roman" w:cs="Times New Roman"/>
          <w:sz w:val="24"/>
          <w:szCs w:val="24"/>
        </w:rPr>
        <w:t xml:space="preserve">      (fl.1484)</w:t>
      </w:r>
    </w:p>
    <w:p w14:paraId="090DF2A3" w14:textId="69BD3F6D" w:rsidR="00395A43" w:rsidRDefault="00395A43" w:rsidP="00395A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Holystone Nunnery.</w:t>
      </w:r>
    </w:p>
    <w:p w14:paraId="77221F5E" w14:textId="77777777" w:rsidR="00395A43" w:rsidRDefault="00395A43" w:rsidP="00395A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1A5647" w14:textId="77777777" w:rsidR="00395A43" w:rsidRDefault="00395A43" w:rsidP="00395A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6CC8D2" w14:textId="77777777" w:rsidR="00395A43" w:rsidRDefault="00395A43" w:rsidP="00395A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conventual church of the Franciscans in York</w:t>
      </w:r>
    </w:p>
    <w:p w14:paraId="6C60F0D6" w14:textId="0247E98A" w:rsidR="00395A43" w:rsidRDefault="00395A43" w:rsidP="00395A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</w:t>
      </w:r>
      <w:r w:rsidR="00CF01F4">
        <w:rPr>
          <w:rFonts w:ascii="Times New Roman" w:hAnsi="Times New Roman" w:cs="Times New Roman"/>
          <w:sz w:val="24"/>
          <w:szCs w:val="24"/>
        </w:rPr>
        <w:t>, by letters dimissory as he</w:t>
      </w:r>
    </w:p>
    <w:p w14:paraId="1BD70869" w14:textId="76BB7DD9" w:rsidR="00CF01F4" w:rsidRDefault="00CF01F4" w:rsidP="00395A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was from Durham diocese.</w:t>
      </w:r>
    </w:p>
    <w:p w14:paraId="5E0425B2" w14:textId="4EAF676A" w:rsidR="00395A43" w:rsidRDefault="00395A43" w:rsidP="00395A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.95)</w:t>
      </w:r>
    </w:p>
    <w:p w14:paraId="57637C72" w14:textId="77777777" w:rsidR="003F069C" w:rsidRDefault="003F069C" w:rsidP="003F06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at the altar of the Blessed Virgin Mary in York</w:t>
      </w:r>
    </w:p>
    <w:p w14:paraId="1EA9F4BD" w14:textId="77777777" w:rsidR="003F069C" w:rsidRDefault="003F069C" w:rsidP="003F06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Minster by William Egremont, Bishop of Dromore(q.v.), by letters dimissory</w:t>
      </w:r>
    </w:p>
    <w:p w14:paraId="791EA989" w14:textId="77777777" w:rsidR="003F069C" w:rsidRDefault="003F069C" w:rsidP="003F06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as he was from Durham diocese.</w:t>
      </w:r>
    </w:p>
    <w:p w14:paraId="3A1F21E1" w14:textId="285AD36C" w:rsidR="003F069C" w:rsidRDefault="003F069C" w:rsidP="003F06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.97)</w:t>
      </w:r>
    </w:p>
    <w:p w14:paraId="6027037D" w14:textId="77777777" w:rsidR="00395A43" w:rsidRDefault="00395A43" w:rsidP="00395A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BDCCD8" w14:textId="77777777" w:rsidR="00395A43" w:rsidRDefault="00395A43" w:rsidP="00395A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684CAB" w14:textId="1E37631B" w:rsidR="00395A43" w:rsidRDefault="00395A43" w:rsidP="00395A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March 2021 </w:t>
      </w:r>
    </w:p>
    <w:p w14:paraId="4DE1B4A3" w14:textId="2652425B" w:rsidR="003F069C" w:rsidRPr="00C17D89" w:rsidRDefault="003F069C" w:rsidP="00395A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September 2021</w:t>
      </w:r>
    </w:p>
    <w:p w14:paraId="7C9C8478" w14:textId="4351F990" w:rsidR="00BA00AB" w:rsidRPr="00395A4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95A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0CB4A" w14:textId="77777777" w:rsidR="00785A54" w:rsidRDefault="00785A54" w:rsidP="009139A6">
      <w:r>
        <w:separator/>
      </w:r>
    </w:p>
  </w:endnote>
  <w:endnote w:type="continuationSeparator" w:id="0">
    <w:p w14:paraId="2056C08A" w14:textId="77777777" w:rsidR="00785A54" w:rsidRDefault="00785A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9CA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A270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23E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A88EC" w14:textId="77777777" w:rsidR="00785A54" w:rsidRDefault="00785A54" w:rsidP="009139A6">
      <w:r>
        <w:separator/>
      </w:r>
    </w:p>
  </w:footnote>
  <w:footnote w:type="continuationSeparator" w:id="0">
    <w:p w14:paraId="72423972" w14:textId="77777777" w:rsidR="00785A54" w:rsidRDefault="00785A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148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9A0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B5D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43"/>
    <w:rsid w:val="000666E0"/>
    <w:rsid w:val="002510B7"/>
    <w:rsid w:val="00395A43"/>
    <w:rsid w:val="003F069C"/>
    <w:rsid w:val="004167BC"/>
    <w:rsid w:val="005C130B"/>
    <w:rsid w:val="00785A54"/>
    <w:rsid w:val="00826F5C"/>
    <w:rsid w:val="009139A6"/>
    <w:rsid w:val="009448BB"/>
    <w:rsid w:val="00A3176C"/>
    <w:rsid w:val="00BA00AB"/>
    <w:rsid w:val="00CF01F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C8075"/>
  <w15:chartTrackingRefBased/>
  <w15:docId w15:val="{45DB5597-AA7B-4205-ACD0-D6CC38E3E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2021-03-06T21:00:00Z</dcterms:created>
  <dcterms:modified xsi:type="dcterms:W3CDTF">2021-09-24T10:21:00Z</dcterms:modified>
</cp:coreProperties>
</file>